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0D89C" w14:textId="77777777" w:rsidR="00622E28" w:rsidRDefault="00622E28" w:rsidP="003F71AF">
      <w:pPr>
        <w:rPr>
          <w:rFonts w:cs="Arial"/>
          <w:b/>
        </w:rPr>
      </w:pPr>
    </w:p>
    <w:p w14:paraId="7912B2BC" w14:textId="5F52BC21" w:rsidR="00B64331" w:rsidRPr="00080520" w:rsidRDefault="00A526AF" w:rsidP="00B64331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SPISEK REFERENC</w:t>
      </w:r>
      <w:r w:rsidR="00B64331" w:rsidRPr="00080520">
        <w:rPr>
          <w:rFonts w:cs="Arial"/>
          <w:b/>
        </w:rPr>
        <w:t xml:space="preserve"> SODELUJOČEGA PODJETJA</w:t>
      </w:r>
    </w:p>
    <w:p w14:paraId="5D5FBCDF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3CDDAA7A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EE1E0A4" w14:textId="77777777" w:rsidR="006A0A51" w:rsidRDefault="006A0A51" w:rsidP="006A0A51">
      <w:pPr>
        <w:tabs>
          <w:tab w:val="left" w:pos="1083"/>
        </w:tabs>
        <w:rPr>
          <w:rFonts w:cs="Arial"/>
        </w:rPr>
      </w:pPr>
    </w:p>
    <w:p w14:paraId="5A73B0A5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34C8535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4ED43FF6" w14:textId="3B3D8AED" w:rsidR="00AA5379" w:rsidRPr="00080520" w:rsidRDefault="00B64331" w:rsidP="00AA5379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referenc skladno </w:t>
      </w:r>
      <w:r w:rsidR="00AA5379">
        <w:rPr>
          <w:rFonts w:cs="Arial"/>
        </w:rPr>
        <w:t xml:space="preserve">s pogoji za ugotavljanje </w:t>
      </w:r>
      <w:r w:rsidR="00807C9C">
        <w:rPr>
          <w:rFonts w:cs="Arial"/>
        </w:rPr>
        <w:t>tehnične in strokovne sposobnosti</w:t>
      </w:r>
      <w:r w:rsidR="00AA5379">
        <w:rPr>
          <w:rFonts w:cs="Arial"/>
        </w:rPr>
        <w:t xml:space="preserve"> ponudnika</w:t>
      </w:r>
      <w:r w:rsidR="00AA5379" w:rsidRPr="00666204">
        <w:rPr>
          <w:rFonts w:cs="Arial"/>
        </w:rPr>
        <w:t>.</w:t>
      </w:r>
    </w:p>
    <w:tbl>
      <w:tblPr>
        <w:tblW w:w="14754" w:type="dxa"/>
        <w:tblInd w:w="-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1172"/>
        <w:gridCol w:w="3058"/>
        <w:gridCol w:w="1454"/>
        <w:gridCol w:w="3265"/>
        <w:gridCol w:w="2063"/>
        <w:gridCol w:w="1418"/>
        <w:gridCol w:w="1603"/>
      </w:tblGrid>
      <w:tr w:rsidR="006D2946" w:rsidRPr="00080520" w14:paraId="404E472A" w14:textId="2D289A4B" w:rsidTr="006D2946">
        <w:trPr>
          <w:trHeight w:val="433"/>
        </w:trPr>
        <w:tc>
          <w:tcPr>
            <w:tcW w:w="721" w:type="dxa"/>
            <w:vAlign w:val="center"/>
          </w:tcPr>
          <w:p w14:paraId="73A488D3" w14:textId="5E4A0387" w:rsidR="006D2946" w:rsidRPr="001A5069" w:rsidRDefault="006D2946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172" w:type="dxa"/>
            <w:vAlign w:val="center"/>
          </w:tcPr>
          <w:p w14:paraId="0A22025D" w14:textId="77777777" w:rsidR="006D2946" w:rsidRPr="001A5069" w:rsidRDefault="006D2946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3058" w:type="dxa"/>
            <w:vAlign w:val="center"/>
          </w:tcPr>
          <w:p w14:paraId="55C15910" w14:textId="14B340FD" w:rsidR="006D2946" w:rsidRPr="001A5069" w:rsidRDefault="006D2946" w:rsidP="00D34E45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454" w:type="dxa"/>
            <w:vAlign w:val="center"/>
          </w:tcPr>
          <w:p w14:paraId="63490991" w14:textId="01340A15" w:rsidR="006D2946" w:rsidRPr="001A5069" w:rsidRDefault="006D2946" w:rsidP="00FB7045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3265" w:type="dxa"/>
            <w:vAlign w:val="center"/>
          </w:tcPr>
          <w:p w14:paraId="7582AC40" w14:textId="04979730" w:rsidR="006D2946" w:rsidRPr="001A5069" w:rsidRDefault="006D2946" w:rsidP="00ED5033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Naziv </w:t>
            </w:r>
            <w:r>
              <w:rPr>
                <w:rFonts w:cs="Arial"/>
              </w:rPr>
              <w:t>storitve</w:t>
            </w:r>
            <w:r w:rsidRPr="001A5069">
              <w:rPr>
                <w:rFonts w:cs="Arial"/>
              </w:rPr>
              <w:t xml:space="preserve"> in vrsta </w:t>
            </w:r>
            <w:r>
              <w:rPr>
                <w:rFonts w:cs="Arial"/>
              </w:rPr>
              <w:t>storitve</w:t>
            </w:r>
          </w:p>
        </w:tc>
        <w:tc>
          <w:tcPr>
            <w:tcW w:w="2063" w:type="dxa"/>
            <w:vAlign w:val="center"/>
          </w:tcPr>
          <w:p w14:paraId="265BD659" w14:textId="77777777" w:rsidR="006D2946" w:rsidRDefault="006D2946" w:rsidP="00B6433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Trajanje storitve </w:t>
            </w:r>
          </w:p>
          <w:p w14:paraId="100E8597" w14:textId="7535A730" w:rsidR="006D2946" w:rsidRPr="00AA5379" w:rsidRDefault="006D2946" w:rsidP="00B64331">
            <w:pPr>
              <w:jc w:val="center"/>
              <w:rPr>
                <w:rFonts w:cs="Arial"/>
              </w:rPr>
            </w:pPr>
            <w:r w:rsidRPr="00AA5379">
              <w:rPr>
                <w:rFonts w:cs="Arial"/>
              </w:rPr>
              <w:t>(datum od – do)</w:t>
            </w:r>
          </w:p>
        </w:tc>
        <w:tc>
          <w:tcPr>
            <w:tcW w:w="1418" w:type="dxa"/>
          </w:tcPr>
          <w:p w14:paraId="5B29D467" w14:textId="77777777" w:rsidR="006D2946" w:rsidRDefault="006D2946" w:rsidP="00B64331">
            <w:pPr>
              <w:jc w:val="center"/>
              <w:rPr>
                <w:rFonts w:cs="Arial"/>
              </w:rPr>
            </w:pPr>
          </w:p>
          <w:p w14:paraId="6BED734B" w14:textId="0BC33736" w:rsidR="006D2946" w:rsidRDefault="006D2946" w:rsidP="00B6433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Število uporabnikov</w:t>
            </w:r>
          </w:p>
        </w:tc>
        <w:tc>
          <w:tcPr>
            <w:tcW w:w="1603" w:type="dxa"/>
          </w:tcPr>
          <w:p w14:paraId="4B51CED5" w14:textId="77777777" w:rsidR="006D2946" w:rsidRDefault="006D2946" w:rsidP="00B64331">
            <w:pPr>
              <w:jc w:val="center"/>
              <w:rPr>
                <w:rFonts w:cs="Arial"/>
              </w:rPr>
            </w:pPr>
          </w:p>
          <w:p w14:paraId="09B40173" w14:textId="6EC65FB0" w:rsidR="006D2946" w:rsidRDefault="006D2946" w:rsidP="00B6433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Vrednost referenčnega projekta</w:t>
            </w:r>
          </w:p>
        </w:tc>
      </w:tr>
      <w:tr w:rsidR="006D2946" w:rsidRPr="00080520" w14:paraId="528E050B" w14:textId="59A846DB" w:rsidTr="006D2946">
        <w:trPr>
          <w:trHeight w:val="286"/>
        </w:trPr>
        <w:tc>
          <w:tcPr>
            <w:tcW w:w="721" w:type="dxa"/>
          </w:tcPr>
          <w:p w14:paraId="160CDB58" w14:textId="77777777" w:rsidR="006D2946" w:rsidRPr="00080520" w:rsidRDefault="006D2946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06478495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1172" w:type="dxa"/>
          </w:tcPr>
          <w:p w14:paraId="00B5F1CB" w14:textId="77777777" w:rsidR="006D2946" w:rsidRDefault="006D2946" w:rsidP="00B33ED1">
            <w:pPr>
              <w:rPr>
                <w:rFonts w:cs="Arial"/>
              </w:rPr>
            </w:pPr>
          </w:p>
          <w:p w14:paraId="5F09ABEC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3058" w:type="dxa"/>
          </w:tcPr>
          <w:p w14:paraId="111558E7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1454" w:type="dxa"/>
          </w:tcPr>
          <w:p w14:paraId="309F8360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3265" w:type="dxa"/>
          </w:tcPr>
          <w:p w14:paraId="7B003E87" w14:textId="0400E00A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2063" w:type="dxa"/>
          </w:tcPr>
          <w:p w14:paraId="42AE2EAF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63003C1E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1603" w:type="dxa"/>
          </w:tcPr>
          <w:p w14:paraId="27B33499" w14:textId="77777777" w:rsidR="006D2946" w:rsidRPr="00080520" w:rsidRDefault="006D2946" w:rsidP="00B33ED1">
            <w:pPr>
              <w:rPr>
                <w:rFonts w:cs="Arial"/>
              </w:rPr>
            </w:pPr>
          </w:p>
        </w:tc>
      </w:tr>
      <w:tr w:rsidR="006D2946" w:rsidRPr="00080520" w14:paraId="5AED87CB" w14:textId="20F5A0C9" w:rsidTr="006D2946">
        <w:trPr>
          <w:trHeight w:val="286"/>
        </w:trPr>
        <w:tc>
          <w:tcPr>
            <w:tcW w:w="721" w:type="dxa"/>
          </w:tcPr>
          <w:p w14:paraId="2D644A8B" w14:textId="77777777" w:rsidR="006D2946" w:rsidRPr="00080520" w:rsidRDefault="006D2946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B8C7E46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1172" w:type="dxa"/>
          </w:tcPr>
          <w:p w14:paraId="57D54415" w14:textId="77777777" w:rsidR="006D2946" w:rsidRDefault="006D2946" w:rsidP="00B33ED1">
            <w:pPr>
              <w:rPr>
                <w:rFonts w:cs="Arial"/>
              </w:rPr>
            </w:pPr>
          </w:p>
          <w:p w14:paraId="2BA1AED3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3058" w:type="dxa"/>
          </w:tcPr>
          <w:p w14:paraId="74BC9C48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1454" w:type="dxa"/>
          </w:tcPr>
          <w:p w14:paraId="2ADBDCD2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3265" w:type="dxa"/>
          </w:tcPr>
          <w:p w14:paraId="02C468E0" w14:textId="727FC600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2063" w:type="dxa"/>
          </w:tcPr>
          <w:p w14:paraId="074C368A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320C3549" w14:textId="77777777" w:rsidR="006D2946" w:rsidRPr="00080520" w:rsidRDefault="006D2946" w:rsidP="00B33ED1">
            <w:pPr>
              <w:rPr>
                <w:rFonts w:cs="Arial"/>
              </w:rPr>
            </w:pPr>
          </w:p>
        </w:tc>
        <w:tc>
          <w:tcPr>
            <w:tcW w:w="1603" w:type="dxa"/>
          </w:tcPr>
          <w:p w14:paraId="0A25F246" w14:textId="77777777" w:rsidR="006D2946" w:rsidRPr="00080520" w:rsidRDefault="006D2946" w:rsidP="00B33ED1">
            <w:pPr>
              <w:rPr>
                <w:rFonts w:cs="Arial"/>
              </w:rPr>
            </w:pPr>
          </w:p>
        </w:tc>
      </w:tr>
    </w:tbl>
    <w:p w14:paraId="3E5799F3" w14:textId="611257E0" w:rsidR="003F71AF" w:rsidRPr="00536D3B" w:rsidRDefault="003F71AF" w:rsidP="00B64331">
      <w:pPr>
        <w:jc w:val="both"/>
        <w:rPr>
          <w:rFonts w:cs="Arial"/>
          <w:sz w:val="20"/>
          <w:szCs w:val="20"/>
        </w:rPr>
      </w:pPr>
    </w:p>
    <w:p w14:paraId="4FC01B35" w14:textId="77777777" w:rsidR="00B64331" w:rsidRDefault="003F718D" w:rsidP="00B6433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  <w:t>___________________________________</w:t>
      </w:r>
    </w:p>
    <w:p w14:paraId="596AAE13" w14:textId="75305BB3" w:rsidR="0091751F" w:rsidRPr="000F3639" w:rsidRDefault="006A0A51" w:rsidP="003F71A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>
        <w:rPr>
          <w:rFonts w:cs="Arial"/>
        </w:rPr>
        <w:t xml:space="preserve">  </w:t>
      </w:r>
      <w:r w:rsidR="00B64331">
        <w:rPr>
          <w:rFonts w:cs="Arial"/>
        </w:rPr>
        <w:tab/>
        <w:t>Podpis zakonitega zastopnika</w:t>
      </w:r>
    </w:p>
    <w:p w14:paraId="65EA8B7D" w14:textId="77777777" w:rsidR="000F3639" w:rsidRDefault="000F3639" w:rsidP="0091751F">
      <w:pPr>
        <w:jc w:val="both"/>
        <w:rPr>
          <w:rFonts w:cs="Arial"/>
          <w:i/>
        </w:rPr>
      </w:pPr>
    </w:p>
    <w:p w14:paraId="518DB22C" w14:textId="77777777" w:rsidR="00D34E45" w:rsidRDefault="00D34E45" w:rsidP="0091751F">
      <w:pPr>
        <w:jc w:val="both"/>
        <w:rPr>
          <w:rFonts w:cs="Arial"/>
          <w:i/>
        </w:rPr>
      </w:pPr>
    </w:p>
    <w:p w14:paraId="32D09EF2" w14:textId="77777777" w:rsidR="00D34E45" w:rsidRDefault="00D34E45" w:rsidP="0091751F">
      <w:pPr>
        <w:jc w:val="both"/>
        <w:rPr>
          <w:rFonts w:cs="Arial"/>
          <w:i/>
        </w:rPr>
      </w:pPr>
    </w:p>
    <w:p w14:paraId="3968B15C" w14:textId="77777777" w:rsidR="00D34E45" w:rsidRDefault="00D34E45" w:rsidP="0091751F">
      <w:pPr>
        <w:jc w:val="both"/>
        <w:rPr>
          <w:rFonts w:cs="Arial"/>
          <w:i/>
        </w:rPr>
      </w:pPr>
    </w:p>
    <w:p w14:paraId="479555C8" w14:textId="77777777" w:rsidR="008C551C" w:rsidRDefault="00B64331" w:rsidP="0091751F">
      <w:pPr>
        <w:jc w:val="both"/>
        <w:rPr>
          <w:rFonts w:cs="Arial"/>
          <w:i/>
        </w:rPr>
      </w:pPr>
      <w:r w:rsidRPr="0091751F">
        <w:rPr>
          <w:rFonts w:cs="Arial"/>
          <w:i/>
        </w:rPr>
        <w:t>Obrazec morajo izpolniti vsa sodelujoča podjetja</w:t>
      </w:r>
      <w:r w:rsidR="001A5069">
        <w:rPr>
          <w:rFonts w:cs="Arial"/>
          <w:i/>
        </w:rPr>
        <w:t xml:space="preserve"> (v primeru, da ponudnik ta pogoj izpolnjuje s </w:t>
      </w:r>
      <w:proofErr w:type="spellStart"/>
      <w:r w:rsidR="001A5069">
        <w:rPr>
          <w:rFonts w:cs="Arial"/>
          <w:i/>
        </w:rPr>
        <w:t>soponudnikom</w:t>
      </w:r>
      <w:proofErr w:type="spellEnd"/>
      <w:r w:rsidR="001A5069">
        <w:rPr>
          <w:rFonts w:cs="Arial"/>
          <w:i/>
        </w:rPr>
        <w:t>, podizvajalcem)</w:t>
      </w:r>
      <w:r w:rsidRPr="0091751F">
        <w:rPr>
          <w:rFonts w:cs="Arial"/>
          <w:i/>
        </w:rPr>
        <w:t>, zato se ga razmnoži.</w:t>
      </w:r>
      <w:r w:rsidR="0091751F" w:rsidRPr="0091751F">
        <w:rPr>
          <w:rFonts w:cs="Arial"/>
          <w:i/>
        </w:rPr>
        <w:t xml:space="preserve"> </w:t>
      </w:r>
    </w:p>
    <w:p w14:paraId="2A7CB2B2" w14:textId="3CEC12AD" w:rsidR="00ED5254" w:rsidRPr="0091751F" w:rsidRDefault="00B64331" w:rsidP="0091751F">
      <w:pPr>
        <w:jc w:val="both"/>
        <w:rPr>
          <w:i/>
        </w:rPr>
      </w:pPr>
      <w:bookmarkStart w:id="0" w:name="_GoBack"/>
      <w:r w:rsidRPr="0091751F">
        <w:rPr>
          <w:rFonts w:cs="Arial"/>
          <w:i/>
        </w:rPr>
        <w:t>Ta obrazec je sestavni del in priloga ponudbe, s katero se prijavljamo na razpis za izvedbo javnega naročila.</w:t>
      </w:r>
      <w:bookmarkEnd w:id="0"/>
    </w:p>
    <w:sectPr w:rsidR="00ED5254" w:rsidRPr="0091751F" w:rsidSect="00AB107F">
      <w:footerReference w:type="default" r:id="rId8"/>
      <w:headerReference w:type="first" r:id="rId9"/>
      <w:footerReference w:type="firs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6C8EC" w14:textId="77777777" w:rsidR="008E56DA" w:rsidRDefault="008E56DA">
      <w:r>
        <w:separator/>
      </w:r>
    </w:p>
  </w:endnote>
  <w:endnote w:type="continuationSeparator" w:id="0">
    <w:p w14:paraId="73D527D3" w14:textId="77777777" w:rsidR="008E56DA" w:rsidRDefault="008E5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20378" w14:textId="30D9C03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A506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A506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726FB6F1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22A8A73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D503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D503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ABED0" w14:textId="77777777" w:rsidR="008E56DA" w:rsidRDefault="008E56DA">
      <w:r>
        <w:separator/>
      </w:r>
    </w:p>
  </w:footnote>
  <w:footnote w:type="continuationSeparator" w:id="0">
    <w:p w14:paraId="543356DA" w14:textId="77777777" w:rsidR="008E56DA" w:rsidRDefault="008E5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9264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C706D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5820DCF9" w:rsidR="00C0552D" w:rsidRPr="00AC706D" w:rsidRDefault="00C0552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AC706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6DEE63A2" w:rsidR="00C0552D" w:rsidRPr="00AC706D" w:rsidRDefault="00123242" w:rsidP="00D34E4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AC706D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AC706D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AC706D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AC706D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3E8A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C1189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01E8B"/>
    <w:rsid w:val="00315EE6"/>
    <w:rsid w:val="00324C4C"/>
    <w:rsid w:val="00325D8B"/>
    <w:rsid w:val="00326834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2946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07C9C"/>
    <w:rsid w:val="008155E7"/>
    <w:rsid w:val="00824D1D"/>
    <w:rsid w:val="008305BC"/>
    <w:rsid w:val="00833AC6"/>
    <w:rsid w:val="00843739"/>
    <w:rsid w:val="00847017"/>
    <w:rsid w:val="008803C0"/>
    <w:rsid w:val="00882006"/>
    <w:rsid w:val="00886D8E"/>
    <w:rsid w:val="00895F3B"/>
    <w:rsid w:val="008A757F"/>
    <w:rsid w:val="008B25C9"/>
    <w:rsid w:val="008B6D76"/>
    <w:rsid w:val="008C2AC2"/>
    <w:rsid w:val="008C551C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65BB4"/>
    <w:rsid w:val="00983CF0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18D5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67573"/>
    <w:rsid w:val="00A75802"/>
    <w:rsid w:val="00A83E62"/>
    <w:rsid w:val="00A87029"/>
    <w:rsid w:val="00A92149"/>
    <w:rsid w:val="00AA2F1C"/>
    <w:rsid w:val="00AA5379"/>
    <w:rsid w:val="00AB107F"/>
    <w:rsid w:val="00AB1522"/>
    <w:rsid w:val="00AB3346"/>
    <w:rsid w:val="00AB4674"/>
    <w:rsid w:val="00AB50F6"/>
    <w:rsid w:val="00AB6347"/>
    <w:rsid w:val="00AC706D"/>
    <w:rsid w:val="00AC72E5"/>
    <w:rsid w:val="00AC7641"/>
    <w:rsid w:val="00AD3618"/>
    <w:rsid w:val="00AF0AD6"/>
    <w:rsid w:val="00AF4886"/>
    <w:rsid w:val="00AF5B85"/>
    <w:rsid w:val="00B021F9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34E45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911DA"/>
    <w:rsid w:val="00D92C6A"/>
    <w:rsid w:val="00DA0B86"/>
    <w:rsid w:val="00DB3E61"/>
    <w:rsid w:val="00DB705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1019"/>
    <w:rsid w:val="00ED5033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B7045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D714F8-8E69-4B7D-894F-9338FA049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9</TotalTime>
  <Pages>1</Pages>
  <Words>110</Words>
  <Characters>873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8</cp:revision>
  <cp:lastPrinted>2016-06-20T06:36:00Z</cp:lastPrinted>
  <dcterms:created xsi:type="dcterms:W3CDTF">2021-06-11T11:40:00Z</dcterms:created>
  <dcterms:modified xsi:type="dcterms:W3CDTF">2025-02-27T12:55:00Z</dcterms:modified>
</cp:coreProperties>
</file>